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76F1CE8D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7025B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3C541DE0" w:rsidR="00A24C38" w:rsidRPr="00E7025B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85E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</w:p>
          <w:p w14:paraId="472A5204" w14:textId="445E63F8" w:rsidR="00E7025B" w:rsidRPr="00E7025B" w:rsidRDefault="00E7025B" w:rsidP="00E7025B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Φορητός </w:t>
            </w:r>
            <w:proofErr w:type="spellStart"/>
            <w:r w:rsidRPr="00E7025B">
              <w:rPr>
                <w:color w:val="000000"/>
                <w:sz w:val="16"/>
                <w:szCs w:val="16"/>
                <w:lang w:val="el-GR"/>
              </w:rPr>
              <w:t>Καρδιογραφος</w:t>
            </w:r>
            <w:proofErr w:type="spellEnd"/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 </w:t>
            </w:r>
          </w:p>
          <w:p w14:paraId="1B4D83D4" w14:textId="1804E283" w:rsidR="008D329F" w:rsidRPr="00B42BCD" w:rsidRDefault="008D329F" w:rsidP="00240B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7B6D7A6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F9AFC" w14:textId="77777777" w:rsidR="00E7025B" w:rsidRDefault="00E7025B" w:rsidP="00E7025B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Φορητός </w:t>
            </w:r>
            <w:proofErr w:type="spellStart"/>
            <w:r w:rsidRPr="00E7025B">
              <w:rPr>
                <w:color w:val="000000"/>
                <w:sz w:val="16"/>
                <w:szCs w:val="16"/>
                <w:lang w:val="el-GR"/>
              </w:rPr>
              <w:t>Καρδιογραφος</w:t>
            </w:r>
            <w:proofErr w:type="spellEnd"/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 μέτρηση ΗΚΓ </w:t>
            </w:r>
            <w:proofErr w:type="spellStart"/>
            <w:r w:rsidRPr="00E7025B">
              <w:rPr>
                <w:color w:val="000000"/>
                <w:sz w:val="16"/>
                <w:szCs w:val="16"/>
                <w:lang w:val="el-GR"/>
              </w:rPr>
              <w:t>διαδερμικά</w:t>
            </w:r>
            <w:proofErr w:type="spellEnd"/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. Μικρός σε μέγεθος, ελαφρύς , μέτρηση ΗΚΓ με χρήση πλήκτρου, εμφάνιση </w:t>
            </w:r>
            <w:proofErr w:type="spellStart"/>
            <w:r w:rsidRPr="00E7025B">
              <w:rPr>
                <w:color w:val="000000"/>
                <w:sz w:val="16"/>
                <w:szCs w:val="16"/>
                <w:lang w:val="el-GR"/>
              </w:rPr>
              <w:t>κυματομορφής</w:t>
            </w:r>
            <w:proofErr w:type="spellEnd"/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 σε οθόνη </w:t>
            </w:r>
            <w:r>
              <w:rPr>
                <w:color w:val="000000"/>
                <w:sz w:val="16"/>
                <w:szCs w:val="16"/>
              </w:rPr>
              <w:t>LCD</w:t>
            </w:r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. Παρουσίαση πολλαπλών αποτελεσμάτων μέτρηση. Δυνατότητα αντιγραφής, διαγραφής και μεταφόρτωσης αρχείων σε </w:t>
            </w:r>
            <w:r>
              <w:rPr>
                <w:color w:val="000000"/>
                <w:sz w:val="16"/>
                <w:szCs w:val="16"/>
              </w:rPr>
              <w:t>PC</w:t>
            </w:r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. Συνεχής εγγραφή και αποθήκευση δεδομένων στη μνήμη. Ασύρματη </w:t>
            </w:r>
            <w:proofErr w:type="spellStart"/>
            <w:r w:rsidRPr="00E7025B">
              <w:rPr>
                <w:color w:val="000000"/>
                <w:sz w:val="16"/>
                <w:szCs w:val="16"/>
                <w:lang w:val="el-GR"/>
              </w:rPr>
              <w:t>συνδεση</w:t>
            </w:r>
            <w:proofErr w:type="spellEnd"/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 με </w:t>
            </w:r>
            <w:r>
              <w:rPr>
                <w:color w:val="000000"/>
                <w:sz w:val="16"/>
                <w:szCs w:val="16"/>
              </w:rPr>
              <w:t>smartphone</w:t>
            </w:r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 μέσω εφαρμογής για προβολή και </w:t>
            </w:r>
            <w:proofErr w:type="spellStart"/>
            <w:r w:rsidRPr="00E7025B">
              <w:rPr>
                <w:color w:val="000000"/>
                <w:sz w:val="16"/>
                <w:szCs w:val="16"/>
                <w:lang w:val="el-GR"/>
              </w:rPr>
              <w:t>αποθηκευση</w:t>
            </w:r>
            <w:proofErr w:type="spellEnd"/>
            <w:r w:rsidRPr="00E7025B">
              <w:rPr>
                <w:color w:val="000000"/>
                <w:sz w:val="16"/>
                <w:szCs w:val="16"/>
                <w:lang w:val="el-GR"/>
              </w:rPr>
              <w:t xml:space="preserve"> δεδομένων </w:t>
            </w:r>
          </w:p>
          <w:p w14:paraId="5D2D01F7" w14:textId="7390692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F096BF3" w:rsidR="008D329F" w:rsidRPr="00E85ED9" w:rsidRDefault="00E85ED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2EC84C26" w:rsidR="008D329F" w:rsidRPr="00E85ED9" w:rsidRDefault="00E85ED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E333F"/>
    <w:rsid w:val="00115F5C"/>
    <w:rsid w:val="001D6594"/>
    <w:rsid w:val="00240B8E"/>
    <w:rsid w:val="0024151E"/>
    <w:rsid w:val="002C5B52"/>
    <w:rsid w:val="002E111A"/>
    <w:rsid w:val="00483071"/>
    <w:rsid w:val="00601FB8"/>
    <w:rsid w:val="00772D19"/>
    <w:rsid w:val="007C3968"/>
    <w:rsid w:val="008D329F"/>
    <w:rsid w:val="009A6F68"/>
    <w:rsid w:val="00A2250D"/>
    <w:rsid w:val="00A24C38"/>
    <w:rsid w:val="00A432FE"/>
    <w:rsid w:val="00AE4F97"/>
    <w:rsid w:val="00B42BCD"/>
    <w:rsid w:val="00B94951"/>
    <w:rsid w:val="00D43DFD"/>
    <w:rsid w:val="00D87C60"/>
    <w:rsid w:val="00D931FE"/>
    <w:rsid w:val="00E7025B"/>
    <w:rsid w:val="00E85ED9"/>
    <w:rsid w:val="00F14BB0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CE4C029</Template>
  <TotalTime>2</TotalTime>
  <Pages>1</Pages>
  <Words>92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2025-11-06T12:45:00Z</dcterms:created>
  <dcterms:modified xsi:type="dcterms:W3CDTF">2025-11-20T12:47:00Z</dcterms:modified>
</cp:coreProperties>
</file>